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E1B9A" w14:textId="77777777" w:rsidR="00067D62" w:rsidRPr="007F05E6" w:rsidRDefault="00067D62" w:rsidP="00005B33">
      <w:pPr>
        <w:pStyle w:val="Unittitle"/>
      </w:pPr>
      <w:r>
        <w:t>1. Health and safety in construction</w:t>
      </w:r>
    </w:p>
    <w:p w14:paraId="5855D0CA" w14:textId="77777777" w:rsidR="00067D62" w:rsidRPr="00692A45" w:rsidRDefault="00067D62" w:rsidP="00A12DED">
      <w:pPr>
        <w:pStyle w:val="Heading1"/>
      </w:pPr>
      <w:r>
        <w:t>Worksheet 4: Enforcement (tutor)</w:t>
      </w:r>
    </w:p>
    <w:p w14:paraId="6F37BA4F" w14:textId="77777777" w:rsidR="00067D62" w:rsidRDefault="00067D62" w:rsidP="00E938A5">
      <w:r>
        <w:t>1.</w:t>
      </w:r>
      <w:r>
        <w:tab/>
        <w:t>What are the duties of the employee under HASAWA?</w:t>
      </w:r>
    </w:p>
    <w:p w14:paraId="47F35C3D" w14:textId="77777777" w:rsidR="00067D62" w:rsidRPr="00C52C40" w:rsidRDefault="00067D62" w:rsidP="00C52C40">
      <w:pPr>
        <w:ind w:left="720"/>
        <w:rPr>
          <w:color w:val="FF0000"/>
        </w:rPr>
      </w:pPr>
      <w:r w:rsidRPr="00E938A5">
        <w:rPr>
          <w:color w:val="FF0000"/>
        </w:rPr>
        <w:t>To take reasonable care of the health and safety of themselves and others, comply with employer’s health and safety policy and not interfere with anything that may affect health and safety.</w:t>
      </w:r>
    </w:p>
    <w:p w14:paraId="5E266D98" w14:textId="77777777" w:rsidR="00067D62" w:rsidRDefault="00067D62" w:rsidP="00005B33"/>
    <w:p w14:paraId="03474D78" w14:textId="77777777" w:rsidR="00067D62" w:rsidRDefault="00067D62" w:rsidP="00005B33">
      <w:r>
        <w:t>2.</w:t>
      </w:r>
      <w:r>
        <w:tab/>
        <w:t xml:space="preserve">What four types of action can an HSE inspector take if they find poor health and safety </w:t>
      </w:r>
      <w:r>
        <w:tab/>
        <w:t>standards?</w:t>
      </w:r>
    </w:p>
    <w:p w14:paraId="6173A1A0" w14:textId="77777777" w:rsidR="00067D62" w:rsidRPr="00E938A5" w:rsidRDefault="00067D62" w:rsidP="00067D62">
      <w:pPr>
        <w:pStyle w:val="ListParagraph"/>
        <w:numPr>
          <w:ilvl w:val="1"/>
          <w:numId w:val="35"/>
        </w:numPr>
        <w:rPr>
          <w:color w:val="FF0000"/>
        </w:rPr>
      </w:pPr>
      <w:r w:rsidRPr="00E938A5">
        <w:rPr>
          <w:color w:val="FF0000"/>
        </w:rPr>
        <w:t>Informal action</w:t>
      </w:r>
    </w:p>
    <w:p w14:paraId="2C0C5756" w14:textId="77777777" w:rsidR="00067D62" w:rsidRPr="00E938A5" w:rsidRDefault="00067D62" w:rsidP="00067D62">
      <w:pPr>
        <w:pStyle w:val="ListParagraph"/>
        <w:numPr>
          <w:ilvl w:val="1"/>
          <w:numId w:val="35"/>
        </w:numPr>
        <w:rPr>
          <w:color w:val="FF0000"/>
        </w:rPr>
      </w:pPr>
      <w:r w:rsidRPr="00E938A5">
        <w:rPr>
          <w:color w:val="FF0000"/>
        </w:rPr>
        <w:t>Improvement notice</w:t>
      </w:r>
    </w:p>
    <w:p w14:paraId="707F5169" w14:textId="77777777" w:rsidR="00067D62" w:rsidRPr="00E938A5" w:rsidRDefault="00067D62" w:rsidP="00067D62">
      <w:pPr>
        <w:pStyle w:val="ListParagraph"/>
        <w:numPr>
          <w:ilvl w:val="1"/>
          <w:numId w:val="35"/>
        </w:numPr>
        <w:rPr>
          <w:color w:val="FF0000"/>
        </w:rPr>
      </w:pPr>
      <w:r w:rsidRPr="00E938A5">
        <w:rPr>
          <w:color w:val="FF0000"/>
        </w:rPr>
        <w:t>Prohibition notice</w:t>
      </w:r>
    </w:p>
    <w:p w14:paraId="5F631ACF" w14:textId="77777777" w:rsidR="00067D62" w:rsidRPr="00E938A5" w:rsidRDefault="00067D62" w:rsidP="00067D62">
      <w:pPr>
        <w:pStyle w:val="ListParagraph"/>
        <w:numPr>
          <w:ilvl w:val="1"/>
          <w:numId w:val="35"/>
        </w:numPr>
        <w:rPr>
          <w:color w:val="FF0000"/>
        </w:rPr>
      </w:pPr>
      <w:r w:rsidRPr="00E938A5">
        <w:rPr>
          <w:color w:val="FF0000"/>
        </w:rPr>
        <w:t>Prosecution</w:t>
      </w:r>
    </w:p>
    <w:p w14:paraId="7808662A" w14:textId="77777777" w:rsidR="00067D62" w:rsidRDefault="00067D62" w:rsidP="00005B33"/>
    <w:p w14:paraId="754459D5" w14:textId="77777777" w:rsidR="00067D62" w:rsidRDefault="00067D62" w:rsidP="00005B33">
      <w:r>
        <w:t xml:space="preserve">3. </w:t>
      </w:r>
      <w:r>
        <w:tab/>
        <w:t>What is the role of a building control inspector?</w:t>
      </w:r>
    </w:p>
    <w:p w14:paraId="5A3734E4" w14:textId="77777777" w:rsidR="00067D62" w:rsidRDefault="00067D62" w:rsidP="00005B33">
      <w:pPr>
        <w:rPr>
          <w:color w:val="FF0000"/>
          <w:lang w:val="en-US"/>
        </w:rPr>
      </w:pPr>
      <w:r>
        <w:tab/>
      </w:r>
      <w:r w:rsidRPr="00E76885">
        <w:rPr>
          <w:color w:val="FF0000"/>
          <w:lang w:val="en-US"/>
        </w:rPr>
        <w:t xml:space="preserve">Works for the local authority and makes sure that building regulations are observed in the </w:t>
      </w:r>
      <w:r w:rsidRPr="00E76885">
        <w:rPr>
          <w:color w:val="FF0000"/>
          <w:lang w:val="en-US"/>
        </w:rPr>
        <w:tab/>
        <w:t>planning and construction stages of new buildings.</w:t>
      </w:r>
    </w:p>
    <w:p w14:paraId="12F4FA0E" w14:textId="77777777" w:rsidR="00067D62" w:rsidRDefault="00067D62" w:rsidP="00005B33">
      <w:pPr>
        <w:rPr>
          <w:color w:val="FF0000"/>
          <w:lang w:val="en-US"/>
        </w:rPr>
      </w:pPr>
    </w:p>
    <w:p w14:paraId="5B299BCA" w14:textId="77777777" w:rsidR="00067D62" w:rsidRDefault="00067D62" w:rsidP="00005B33">
      <w:pPr>
        <w:rPr>
          <w:color w:val="000000" w:themeColor="text1"/>
        </w:rPr>
      </w:pPr>
      <w:r>
        <w:rPr>
          <w:color w:val="000000" w:themeColor="text1"/>
        </w:rPr>
        <w:t>4.</w:t>
      </w:r>
      <w:r>
        <w:rPr>
          <w:color w:val="000000" w:themeColor="text1"/>
        </w:rPr>
        <w:tab/>
        <w:t>What are the benefits to an employer of ethical working?</w:t>
      </w:r>
    </w:p>
    <w:p w14:paraId="664A70C4" w14:textId="77777777" w:rsidR="00067D62" w:rsidRDefault="00067D62" w:rsidP="00E76885">
      <w:pPr>
        <w:ind w:left="720"/>
        <w:rPr>
          <w:color w:val="FF0000"/>
        </w:rPr>
      </w:pPr>
      <w:r w:rsidRPr="00E76885">
        <w:rPr>
          <w:color w:val="FF0000"/>
        </w:rPr>
        <w:t>Reducing risk of harm to employees, improving performance, enhancing reputation, minimising risk of financial penalties due to non-compliance, environmentally friendly processes and work methods.</w:t>
      </w:r>
    </w:p>
    <w:p w14:paraId="50D50DFB" w14:textId="77777777" w:rsidR="00067D62" w:rsidRPr="00E938A5" w:rsidRDefault="00067D62" w:rsidP="00E76885">
      <w:pPr>
        <w:ind w:left="720"/>
        <w:rPr>
          <w:color w:val="FF0000"/>
        </w:rPr>
      </w:pPr>
    </w:p>
    <w:p w14:paraId="18863CEA" w14:textId="77777777" w:rsidR="00067D62" w:rsidRPr="00E76885" w:rsidRDefault="00067D62" w:rsidP="00E76885">
      <w:pPr>
        <w:ind w:left="720"/>
        <w:rPr>
          <w:color w:val="FF0000"/>
        </w:rPr>
      </w:pPr>
    </w:p>
    <w:p w14:paraId="70DB919B" w14:textId="77777777" w:rsidR="00067D62" w:rsidRDefault="00067D62" w:rsidP="00005B33"/>
    <w:p w14:paraId="326DD4C8" w14:textId="77777777" w:rsidR="00067D62" w:rsidRDefault="00067D62" w:rsidP="00005B33"/>
    <w:p w14:paraId="3A88BEAB" w14:textId="77777777" w:rsidR="00067D62" w:rsidRDefault="00067D62" w:rsidP="00005B33"/>
    <w:p w14:paraId="2B0780F0" w14:textId="77777777" w:rsidR="00067D62" w:rsidRDefault="00067D62" w:rsidP="00005B33"/>
    <w:p w14:paraId="59EA305B" w14:textId="77777777" w:rsidR="00067D62" w:rsidRDefault="00067D62" w:rsidP="00005B33"/>
    <w:p w14:paraId="084E039B" w14:textId="77777777" w:rsidR="00067D62" w:rsidRDefault="00067D62" w:rsidP="00005B33"/>
    <w:p w14:paraId="33ECFE0B" w14:textId="77777777" w:rsidR="00067D62" w:rsidRDefault="00067D62" w:rsidP="00005B33"/>
    <w:p w14:paraId="25DAB055" w14:textId="77777777" w:rsidR="00067D62" w:rsidRDefault="00067D62" w:rsidP="00005B33"/>
    <w:p w14:paraId="3A622947" w14:textId="77777777" w:rsidR="00067D62" w:rsidRDefault="00067D62" w:rsidP="00005B33"/>
    <w:p w14:paraId="62D65E96" w14:textId="77777777" w:rsidR="00067D62" w:rsidRDefault="00067D62" w:rsidP="00005B33"/>
    <w:p w14:paraId="54F77982" w14:textId="77777777" w:rsidR="00067D62" w:rsidRDefault="00067D62" w:rsidP="00005B33"/>
    <w:p w14:paraId="34FD41F9" w14:textId="77777777" w:rsidR="00067D62" w:rsidRDefault="00067D62" w:rsidP="00005B33"/>
    <w:p w14:paraId="72D8CDD0" w14:textId="77777777" w:rsidR="00067D62" w:rsidRDefault="00067D62" w:rsidP="00C5104F"/>
    <w:p w14:paraId="7F2F5863" w14:textId="77777777" w:rsidR="00474F67" w:rsidRDefault="00474F67" w:rsidP="00474F67">
      <w:pPr>
        <w:rPr>
          <w:rFonts w:cs="Arial"/>
          <w:szCs w:val="22"/>
        </w:rPr>
      </w:pPr>
    </w:p>
    <w:p w14:paraId="565EC699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A2509" w14:textId="77777777" w:rsidR="00280DC2" w:rsidRDefault="00280DC2">
      <w:pPr>
        <w:spacing w:before="0" w:after="0"/>
      </w:pPr>
      <w:r>
        <w:separator/>
      </w:r>
    </w:p>
  </w:endnote>
  <w:endnote w:type="continuationSeparator" w:id="0">
    <w:p w14:paraId="4F8B705C" w14:textId="77777777" w:rsidR="00280DC2" w:rsidRDefault="00280DC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300D" w14:textId="77777777" w:rsidR="00542A90" w:rsidRDefault="00542A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93E8A" w14:textId="2821016B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607E50E6" wp14:editId="361DB53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542A90">
      <w:t xml:space="preserve">                 </w:t>
    </w:r>
    <w:r w:rsidR="00542A90" w:rsidRPr="00542A90">
      <w:t xml:space="preserve">© </w:t>
    </w:r>
    <w:r w:rsidR="00C422BB" w:rsidRPr="00C422BB">
      <w:t>City &amp; Guilds Limited</w:t>
    </w:r>
    <w:r w:rsidR="00542A90" w:rsidRPr="00542A90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76E99" w14:textId="77777777" w:rsidR="00542A90" w:rsidRDefault="00542A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19A81" w14:textId="77777777" w:rsidR="00280DC2" w:rsidRDefault="00280DC2">
      <w:pPr>
        <w:spacing w:before="0" w:after="0"/>
      </w:pPr>
      <w:r>
        <w:separator/>
      </w:r>
    </w:p>
  </w:footnote>
  <w:footnote w:type="continuationSeparator" w:id="0">
    <w:p w14:paraId="1C7AE323" w14:textId="77777777" w:rsidR="00280DC2" w:rsidRDefault="00280DC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AE482" w14:textId="77777777" w:rsidR="00542A90" w:rsidRDefault="00542A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A7B0A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53241CB" wp14:editId="4412D4F3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44CEDE3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1803DB4" wp14:editId="4FCBEA8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FF813A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047E1" w14:textId="77777777" w:rsidR="00542A90" w:rsidRDefault="00542A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734858"/>
    <w:multiLevelType w:val="hybridMultilevel"/>
    <w:tmpl w:val="15C451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708916">
    <w:abstractNumId w:val="5"/>
  </w:num>
  <w:num w:numId="2" w16cid:durableId="1465267494">
    <w:abstractNumId w:val="15"/>
  </w:num>
  <w:num w:numId="3" w16cid:durableId="478814132">
    <w:abstractNumId w:val="22"/>
  </w:num>
  <w:num w:numId="4" w16cid:durableId="1582367467">
    <w:abstractNumId w:val="17"/>
  </w:num>
  <w:num w:numId="5" w16cid:durableId="442114198">
    <w:abstractNumId w:val="8"/>
  </w:num>
  <w:num w:numId="6" w16cid:durableId="124396179">
    <w:abstractNumId w:val="16"/>
  </w:num>
  <w:num w:numId="7" w16cid:durableId="263651760">
    <w:abstractNumId w:val="8"/>
  </w:num>
  <w:num w:numId="8" w16cid:durableId="926158467">
    <w:abstractNumId w:val="2"/>
  </w:num>
  <w:num w:numId="9" w16cid:durableId="1269850842">
    <w:abstractNumId w:val="8"/>
    <w:lvlOverride w:ilvl="0">
      <w:startOverride w:val="1"/>
    </w:lvlOverride>
  </w:num>
  <w:num w:numId="10" w16cid:durableId="1702395022">
    <w:abstractNumId w:val="18"/>
  </w:num>
  <w:num w:numId="11" w16cid:durableId="614287597">
    <w:abstractNumId w:val="14"/>
  </w:num>
  <w:num w:numId="12" w16cid:durableId="97531653">
    <w:abstractNumId w:val="6"/>
  </w:num>
  <w:num w:numId="13" w16cid:durableId="866455635">
    <w:abstractNumId w:val="13"/>
  </w:num>
  <w:num w:numId="14" w16cid:durableId="2075472540">
    <w:abstractNumId w:val="19"/>
  </w:num>
  <w:num w:numId="15" w16cid:durableId="26489264">
    <w:abstractNumId w:val="11"/>
  </w:num>
  <w:num w:numId="16" w16cid:durableId="1645431560">
    <w:abstractNumId w:val="7"/>
  </w:num>
  <w:num w:numId="17" w16cid:durableId="836307671">
    <w:abstractNumId w:val="24"/>
  </w:num>
  <w:num w:numId="18" w16cid:durableId="600845074">
    <w:abstractNumId w:val="25"/>
  </w:num>
  <w:num w:numId="19" w16cid:durableId="1295477929">
    <w:abstractNumId w:val="4"/>
  </w:num>
  <w:num w:numId="20" w16cid:durableId="397555602">
    <w:abstractNumId w:val="3"/>
  </w:num>
  <w:num w:numId="21" w16cid:durableId="1904368598">
    <w:abstractNumId w:val="9"/>
  </w:num>
  <w:num w:numId="22" w16cid:durableId="1849832316">
    <w:abstractNumId w:val="9"/>
    <w:lvlOverride w:ilvl="0">
      <w:startOverride w:val="1"/>
    </w:lvlOverride>
  </w:num>
  <w:num w:numId="23" w16cid:durableId="1328242952">
    <w:abstractNumId w:val="23"/>
  </w:num>
  <w:num w:numId="24" w16cid:durableId="1109272925">
    <w:abstractNumId w:val="9"/>
    <w:lvlOverride w:ilvl="0">
      <w:startOverride w:val="1"/>
    </w:lvlOverride>
  </w:num>
  <w:num w:numId="25" w16cid:durableId="1888569035">
    <w:abstractNumId w:val="9"/>
    <w:lvlOverride w:ilvl="0">
      <w:startOverride w:val="1"/>
    </w:lvlOverride>
  </w:num>
  <w:num w:numId="26" w16cid:durableId="265381842">
    <w:abstractNumId w:val="10"/>
  </w:num>
  <w:num w:numId="27" w16cid:durableId="1334187607">
    <w:abstractNumId w:val="20"/>
  </w:num>
  <w:num w:numId="28" w16cid:durableId="509293273">
    <w:abstractNumId w:val="9"/>
    <w:lvlOverride w:ilvl="0">
      <w:startOverride w:val="1"/>
    </w:lvlOverride>
  </w:num>
  <w:num w:numId="29" w16cid:durableId="934292221">
    <w:abstractNumId w:val="21"/>
  </w:num>
  <w:num w:numId="30" w16cid:durableId="1596399706">
    <w:abstractNumId w:val="9"/>
  </w:num>
  <w:num w:numId="31" w16cid:durableId="1993216690">
    <w:abstractNumId w:val="9"/>
    <w:lvlOverride w:ilvl="0">
      <w:startOverride w:val="1"/>
    </w:lvlOverride>
  </w:num>
  <w:num w:numId="32" w16cid:durableId="884567152">
    <w:abstractNumId w:val="9"/>
    <w:lvlOverride w:ilvl="0">
      <w:startOverride w:val="1"/>
    </w:lvlOverride>
  </w:num>
  <w:num w:numId="33" w16cid:durableId="152113903">
    <w:abstractNumId w:val="0"/>
  </w:num>
  <w:num w:numId="34" w16cid:durableId="1708413170">
    <w:abstractNumId w:val="12"/>
  </w:num>
  <w:num w:numId="35" w16cid:durableId="85814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D62"/>
    <w:rsid w:val="000033BD"/>
    <w:rsid w:val="00043213"/>
    <w:rsid w:val="00067D62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80DC2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4D2DEF"/>
    <w:rsid w:val="00524E1B"/>
    <w:rsid w:val="00542A9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B23FC"/>
    <w:rsid w:val="009C5C6E"/>
    <w:rsid w:val="009F580B"/>
    <w:rsid w:val="00A2454C"/>
    <w:rsid w:val="00AE245C"/>
    <w:rsid w:val="00B054EC"/>
    <w:rsid w:val="00BE2C21"/>
    <w:rsid w:val="00C01D20"/>
    <w:rsid w:val="00C202BF"/>
    <w:rsid w:val="00C422BB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6BB297"/>
  <w15:docId w15:val="{89D8D60A-BA79-415E-A4D7-DF4BCECCC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67D62"/>
    <w:pPr>
      <w:ind w:left="720"/>
      <w:contextualSpacing/>
    </w:pPr>
  </w:style>
  <w:style w:type="paragraph" w:styleId="Revision">
    <w:name w:val="Revision"/>
    <w:hidden/>
    <w:semiHidden/>
    <w:rsid w:val="00C422B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10AF4A-7F31-4697-84F1-AC13CA742B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152223-B4B1-47E9-84EA-60B676EA55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2E9B0C-767B-48DC-8F46-BE036ADC2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Construction.dotx</Template>
  <TotalTime>3</TotalTime>
  <Pages>1</Pages>
  <Words>161</Words>
  <Characters>795</Characters>
  <Application>Microsoft Office Word</Application>
  <DocSecurity>0</DocSecurity>
  <Lines>29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5</cp:revision>
  <cp:lastPrinted>2013-05-15T12:05:00Z</cp:lastPrinted>
  <dcterms:created xsi:type="dcterms:W3CDTF">2021-06-22T10:39:00Z</dcterms:created>
  <dcterms:modified xsi:type="dcterms:W3CDTF">2025-11-12T13:43:00Z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